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7452" w:rsidR="00167452" w:rsidP="009D01C1" w:rsidRDefault="00167452" w14:paraId="2281a47" w14:textId="2281a47">
      <w:pPr>
        <w:jc w:val="both"/>
        <w15:collapsed w:val="false"/>
      </w:pPr>
      <w:bookmarkStart w:name="_GoBack" w:id="0"/>
      <w:bookmarkEnd w:id="0"/>
      <w:r w:rsidRPr="00167452">
        <w:rPr>
          <w:noProof/>
        </w:rPr>
        <w:drawing>
          <wp:inline distT="0" distB="0" distL="0" distR="0">
            <wp:extent cx="719169" cy="960277"/>
            <wp:effectExtent l="0" t="0" r="508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67452" w:rsidR="009D01C1" w:rsidP="009D01C1" w:rsidRDefault="009D01C1">
      <w:pPr>
        <w:jc w:val="both"/>
      </w:pPr>
      <w:r w:rsidRPr="00167452">
        <w:t>REPUBLIKA HRVATSKA</w:t>
      </w:r>
    </w:p>
    <w:p w:rsidRPr="00167452" w:rsidR="009D01C1" w:rsidP="009D01C1" w:rsidRDefault="009D01C1">
      <w:pPr>
        <w:jc w:val="both"/>
      </w:pPr>
      <w:r w:rsidRPr="00167452">
        <w:t xml:space="preserve">TRGOVAČKI SUD U ZAGREBU                                                                </w:t>
      </w:r>
      <w:r w:rsidRPr="00167452" w:rsidR="0082156A">
        <w:t>1</w:t>
      </w:r>
      <w:r w:rsidRPr="00167452">
        <w:t>. St-</w:t>
      </w:r>
      <w:r w:rsidR="008D142B">
        <w:t>2906</w:t>
      </w:r>
      <w:r w:rsidRPr="00167452">
        <w:t>/</w:t>
      </w:r>
      <w:r w:rsidR="006B4B67">
        <w:t>20</w:t>
      </w:r>
      <w:r w:rsidRPr="00167452">
        <w:t>1</w:t>
      </w:r>
      <w:r w:rsidR="008D142B">
        <w:t>5</w:t>
      </w:r>
    </w:p>
    <w:p w:rsidRPr="00167452" w:rsidR="009D01C1" w:rsidP="009D01C1" w:rsidRDefault="009D01C1">
      <w:pPr>
        <w:jc w:val="both"/>
      </w:pPr>
      <w:proofErr w:type="spellStart"/>
      <w:r w:rsidRPr="00167452">
        <w:t>Amruševa</w:t>
      </w:r>
      <w:proofErr w:type="spellEnd"/>
      <w:r w:rsidRPr="00167452">
        <w:t xml:space="preserve"> 2/II</w:t>
      </w:r>
    </w:p>
    <w:p w:rsidRPr="00167452" w:rsidR="009D01C1" w:rsidP="009D01C1" w:rsidRDefault="009D01C1">
      <w:pPr>
        <w:jc w:val="center"/>
      </w:pPr>
    </w:p>
    <w:p w:rsidRPr="00167452" w:rsidR="009D01C1" w:rsidP="009D01C1" w:rsidRDefault="009D01C1">
      <w:pPr>
        <w:jc w:val="center"/>
      </w:pPr>
      <w:r w:rsidRPr="00167452">
        <w:t xml:space="preserve">R E P U B L I K </w:t>
      </w:r>
      <w:r w:rsidR="000D3A12">
        <w:t>A</w:t>
      </w:r>
      <w:r w:rsidRPr="00167452">
        <w:t xml:space="preserve">   H R V A T S K </w:t>
      </w:r>
      <w:r w:rsidR="000D3A12">
        <w:t>A</w:t>
      </w:r>
      <w:r w:rsidRPr="00167452">
        <w:t xml:space="preserve"> </w:t>
      </w:r>
    </w:p>
    <w:p w:rsidRPr="00167452" w:rsidR="009D01C1" w:rsidP="009D01C1" w:rsidRDefault="009D01C1">
      <w:pPr>
        <w:jc w:val="center"/>
      </w:pPr>
      <w:r w:rsidRPr="00167452">
        <w:t>R J E Š E NJ E</w:t>
      </w:r>
    </w:p>
    <w:p w:rsidRPr="00167452" w:rsidR="00103044" w:rsidP="009D01C1" w:rsidRDefault="00103044">
      <w:pPr>
        <w:jc w:val="both"/>
        <w:rPr>
          <w:lang w:val="pt-BR"/>
        </w:rPr>
      </w:pPr>
    </w:p>
    <w:p w:rsidRPr="00167452" w:rsidR="00103044" w:rsidP="00103044" w:rsidRDefault="00103044">
      <w:pPr>
        <w:jc w:val="both"/>
        <w:rPr>
          <w:lang w:val="en-GB"/>
        </w:rPr>
      </w:pPr>
      <w:r w:rsidRPr="00167452">
        <w:t xml:space="preserve">Trgovački sud u Zagrebu, po sucu Nini Radiću, </w:t>
      </w:r>
      <w:r w:rsidRPr="00167452">
        <w:rPr>
          <w:lang w:val="en-GB"/>
        </w:rPr>
        <w:t xml:space="preserve">u </w:t>
      </w:r>
      <w:proofErr w:type="spellStart"/>
      <w:r w:rsidRPr="00167452">
        <w:rPr>
          <w:lang w:val="en-GB"/>
        </w:rPr>
        <w:t>stečajnom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predmetu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povodom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prijedloga</w:t>
      </w:r>
      <w:proofErr w:type="spellEnd"/>
      <w:r w:rsidRPr="00167452">
        <w:rPr>
          <w:lang w:val="en-GB"/>
        </w:rPr>
        <w:t xml:space="preserve"> </w:t>
      </w:r>
      <w:proofErr w:type="spellStart"/>
      <w:r w:rsidRPr="00167452">
        <w:rPr>
          <w:lang w:val="en-GB"/>
        </w:rPr>
        <w:t>predlagatelja</w:t>
      </w:r>
      <w:proofErr w:type="spellEnd"/>
      <w:r w:rsidRPr="00167452">
        <w:rPr>
          <w:lang w:val="en-GB"/>
        </w:rPr>
        <w:t xml:space="preserve"> </w:t>
      </w:r>
      <w:r w:rsidRPr="00167452">
        <w:t xml:space="preserve"> FINANCIJSKE AGENCIJE, za provedbu stečajnog postupka nad dužnikom, </w:t>
      </w:r>
      <w:r w:rsidR="004D3FA8">
        <w:t>GAMA DAJ-DAM</w:t>
      </w:r>
      <w:r w:rsidR="00B43A38">
        <w:t xml:space="preserve"> d.o.o.</w:t>
      </w:r>
      <w:r w:rsidRPr="00167452">
        <w:t>, OIB:</w:t>
      </w:r>
      <w:r w:rsidR="004D3FA8">
        <w:t>0</w:t>
      </w:r>
      <w:r w:rsidR="008C39F4">
        <w:t>2</w:t>
      </w:r>
      <w:r w:rsidR="004D3FA8">
        <w:t>774670610</w:t>
      </w:r>
      <w:r w:rsidRPr="00167452">
        <w:rPr>
          <w:lang w:val="en-GB"/>
        </w:rPr>
        <w:t>,</w:t>
      </w:r>
      <w:r w:rsidR="00B43A38">
        <w:rPr>
          <w:lang w:val="en-GB"/>
        </w:rPr>
        <w:t xml:space="preserve"> </w:t>
      </w:r>
      <w:r w:rsidR="004D3FA8">
        <w:rPr>
          <w:lang w:val="en-GB"/>
        </w:rPr>
        <w:t xml:space="preserve">Zagreb, </w:t>
      </w:r>
      <w:proofErr w:type="spellStart"/>
      <w:r w:rsidR="004D3FA8">
        <w:rPr>
          <w:lang w:val="en-GB"/>
        </w:rPr>
        <w:t>Pantovčak</w:t>
      </w:r>
      <w:proofErr w:type="spellEnd"/>
      <w:r w:rsidR="004D3FA8">
        <w:rPr>
          <w:lang w:val="en-GB"/>
        </w:rPr>
        <w:t xml:space="preserve"> 28</w:t>
      </w:r>
      <w:r w:rsidR="00B43A38">
        <w:rPr>
          <w:lang w:val="en-GB"/>
        </w:rPr>
        <w:t>,</w:t>
      </w:r>
      <w:r w:rsidRPr="00167452">
        <w:rPr>
          <w:lang w:val="en-GB"/>
        </w:rPr>
        <w:t xml:space="preserve"> </w:t>
      </w:r>
      <w:r w:rsidR="00B43A38">
        <w:t>3</w:t>
      </w:r>
      <w:r w:rsidR="004D3FA8">
        <w:t>0</w:t>
      </w:r>
      <w:r w:rsidR="00B43A38">
        <w:t>. prosinca 2019</w:t>
      </w:r>
      <w:r w:rsidRPr="00167452">
        <w:rPr>
          <w:lang w:val="en-GB"/>
        </w:rPr>
        <w:t xml:space="preserve">., </w:t>
      </w:r>
      <w:proofErr w:type="spellStart"/>
      <w:r w:rsidRPr="00167452">
        <w:rPr>
          <w:lang w:val="en-GB"/>
        </w:rPr>
        <w:t>godine</w:t>
      </w:r>
      <w:proofErr w:type="spellEnd"/>
      <w:r w:rsidRPr="00167452">
        <w:rPr>
          <w:lang w:val="en-GB"/>
        </w:rPr>
        <w:t xml:space="preserve">,  </w:t>
      </w:r>
    </w:p>
    <w:p w:rsidR="009D01C1" w:rsidP="009D01C1" w:rsidRDefault="009D01C1">
      <w:pPr>
        <w:jc w:val="both"/>
      </w:pPr>
    </w:p>
    <w:p w:rsidRPr="00167452" w:rsidR="009D01C1" w:rsidP="009D01C1" w:rsidRDefault="009D01C1">
      <w:pPr>
        <w:jc w:val="center"/>
      </w:pPr>
      <w:r w:rsidRPr="00167452">
        <w:t>r i j e š i o     j e</w:t>
      </w:r>
    </w:p>
    <w:p w:rsidRPr="00167452" w:rsidR="009D01C1" w:rsidP="009D01C1" w:rsidRDefault="009D01C1">
      <w:r w:rsidRPr="00167452">
        <w:t xml:space="preserve"> </w:t>
      </w:r>
    </w:p>
    <w:p w:rsidRPr="00167452" w:rsidR="009D01C1" w:rsidP="009D01C1" w:rsidRDefault="009D01C1">
      <w:pPr>
        <w:jc w:val="both"/>
      </w:pPr>
      <w:r w:rsidRPr="00167452">
        <w:t xml:space="preserve">I. </w:t>
      </w:r>
      <w:r w:rsidR="00A17F14">
        <w:tab/>
      </w:r>
      <w:r w:rsidRPr="00167452">
        <w:t xml:space="preserve">Otvara se stečajni postupak nad dužnikom </w:t>
      </w:r>
      <w:r w:rsidRPr="00167452">
        <w:rPr>
          <w:lang w:val="pt-BR"/>
        </w:rPr>
        <w:t xml:space="preserve">dužnikom </w:t>
      </w:r>
      <w:r w:rsidR="004D3FA8">
        <w:t>GAMA DAJ-DAM d.o.o., OIB:02774670610</w:t>
      </w:r>
      <w:r w:rsidR="004D3FA8">
        <w:rPr>
          <w:lang w:val="en-GB"/>
        </w:rPr>
        <w:t xml:space="preserve">, Zagreb, </w:t>
      </w:r>
      <w:proofErr w:type="spellStart"/>
      <w:r w:rsidR="004D3FA8">
        <w:rPr>
          <w:lang w:val="en-GB"/>
        </w:rPr>
        <w:t>Pantovčak</w:t>
      </w:r>
      <w:proofErr w:type="spellEnd"/>
      <w:r w:rsidR="004D3FA8">
        <w:rPr>
          <w:lang w:val="en-GB"/>
        </w:rPr>
        <w:t xml:space="preserve"> 28</w:t>
      </w:r>
      <w:r w:rsidRPr="00167452">
        <w:t>. Rješenje o otvaranju stečajnog postupka nad dužnikom istaknut</w:t>
      </w:r>
      <w:r w:rsidRPr="00167452" w:rsidR="00482888">
        <w:t>o</w:t>
      </w:r>
      <w:r w:rsidRPr="00167452">
        <w:t xml:space="preserve"> je na mrežnoj stranici na e-oglasna ploča Trgovačkog suda u Zagrebu dana </w:t>
      </w:r>
      <w:r w:rsidR="00B43A38">
        <w:t>3</w:t>
      </w:r>
      <w:r w:rsidR="004D3FA8">
        <w:t>0</w:t>
      </w:r>
      <w:r w:rsidR="00B43A38">
        <w:t>. prosinca 2019</w:t>
      </w:r>
      <w:r w:rsidRPr="00167452">
        <w:t>. u 1</w:t>
      </w:r>
      <w:r w:rsidR="00C90DB4">
        <w:t>4</w:t>
      </w:r>
      <w:r w:rsidRPr="00167452">
        <w:t>,</w:t>
      </w:r>
      <w:r w:rsidR="007F4BB8">
        <w:t>30</w:t>
      </w:r>
      <w:r w:rsidRPr="00167452">
        <w:t xml:space="preserve"> sati.</w:t>
      </w:r>
    </w:p>
    <w:p w:rsidRPr="00167452" w:rsidR="009D01C1" w:rsidP="009D01C1" w:rsidRDefault="009D01C1">
      <w:pPr>
        <w:jc w:val="both"/>
      </w:pPr>
      <w:r w:rsidRPr="00167452">
        <w:t xml:space="preserve">II. </w:t>
      </w:r>
      <w:r w:rsidR="00A17F14">
        <w:tab/>
      </w:r>
      <w:r w:rsidRPr="00167452">
        <w:t xml:space="preserve">Za stečajnog upravitelja imenuje se </w:t>
      </w:r>
      <w:r w:rsidR="004D3FA8">
        <w:t xml:space="preserve">Branko </w:t>
      </w:r>
      <w:proofErr w:type="spellStart"/>
      <w:r w:rsidR="004D3FA8">
        <w:t>Smrtić</w:t>
      </w:r>
      <w:proofErr w:type="spellEnd"/>
      <w:r w:rsidR="006C4EAB">
        <w:t xml:space="preserve">, </w:t>
      </w:r>
      <w:r w:rsidRPr="00167452" w:rsidR="006C4EAB">
        <w:t>OIB:</w:t>
      </w:r>
      <w:r w:rsidR="006C4EAB">
        <w:t xml:space="preserve"> </w:t>
      </w:r>
      <w:r w:rsidR="004D3FA8">
        <w:t>26761829990</w:t>
      </w:r>
      <w:r w:rsidR="006C4EAB">
        <w:t xml:space="preserve">, </w:t>
      </w:r>
      <w:r w:rsidR="004D3FA8">
        <w:t xml:space="preserve">A. Mihanovića 116 </w:t>
      </w:r>
      <w:proofErr w:type="spellStart"/>
      <w:r w:rsidR="004D3FA8">
        <w:t>Virje</w:t>
      </w:r>
      <w:proofErr w:type="spellEnd"/>
      <w:r w:rsidR="004D3FA8">
        <w:t xml:space="preserve">, </w:t>
      </w:r>
      <w:proofErr w:type="spellStart"/>
      <w:r w:rsidR="004D3FA8">
        <w:t>Miholjanec</w:t>
      </w:r>
      <w:proofErr w:type="spellEnd"/>
      <w:r w:rsidR="006C4EAB">
        <w:t>.</w:t>
      </w:r>
    </w:p>
    <w:p w:rsidRPr="00167452" w:rsidR="009D01C1" w:rsidP="009D01C1" w:rsidRDefault="009D01C1">
      <w:pPr>
        <w:jc w:val="both"/>
      </w:pPr>
      <w:r w:rsidRPr="00167452">
        <w:t xml:space="preserve">III. </w:t>
      </w:r>
      <w:r w:rsidR="00A17F14">
        <w:tab/>
      </w:r>
      <w:r w:rsidRPr="00167452">
        <w:t xml:space="preserve">Zaključuje se stečajni postupak nad dužnikom </w:t>
      </w:r>
      <w:r w:rsidR="004D3FA8">
        <w:t>GAMA DAJ-DAM d.o.o., OIB:02774670610</w:t>
      </w:r>
      <w:r w:rsidR="004D3FA8">
        <w:rPr>
          <w:lang w:val="en-GB"/>
        </w:rPr>
        <w:t xml:space="preserve">, Zagreb, </w:t>
      </w:r>
      <w:proofErr w:type="spellStart"/>
      <w:r w:rsidR="004D3FA8">
        <w:rPr>
          <w:lang w:val="en-GB"/>
        </w:rPr>
        <w:t>Pantovčak</w:t>
      </w:r>
      <w:proofErr w:type="spellEnd"/>
      <w:r w:rsidR="004D3FA8">
        <w:rPr>
          <w:lang w:val="en-GB"/>
        </w:rPr>
        <w:t xml:space="preserve"> 28</w:t>
      </w:r>
      <w:r w:rsidRPr="00167452">
        <w:t>.</w:t>
      </w:r>
    </w:p>
    <w:p w:rsidRPr="00167452" w:rsidR="009D01C1" w:rsidP="009D01C1" w:rsidRDefault="006B4B67">
      <w:pPr>
        <w:jc w:val="both"/>
      </w:pPr>
      <w:r>
        <w:t>I</w:t>
      </w:r>
      <w:r w:rsidRPr="00167452" w:rsidR="009D01C1">
        <w:t xml:space="preserve">V. </w:t>
      </w:r>
      <w:r w:rsidR="00A17F14">
        <w:tab/>
      </w:r>
      <w:r w:rsidRPr="00167452" w:rsidR="009D01C1">
        <w:t>Ovo rješenje objavljuje se na mrežnoj stranici e-oglasna ploča Trgovačkog suda u Zagrebu i dostavlja sudskom registru ovog suda radi brisanja dužnika iz registra.</w:t>
      </w:r>
    </w:p>
    <w:p w:rsidR="009D01C1" w:rsidP="009D01C1" w:rsidRDefault="009D01C1">
      <w:pPr>
        <w:jc w:val="both"/>
      </w:pPr>
    </w:p>
    <w:p w:rsidRPr="00167452" w:rsidR="00945102" w:rsidP="009D01C1" w:rsidRDefault="00945102">
      <w:pPr>
        <w:jc w:val="both"/>
      </w:pPr>
    </w:p>
    <w:p w:rsidRPr="00167452" w:rsidR="009D01C1" w:rsidP="009D01C1" w:rsidRDefault="009D01C1">
      <w:pPr>
        <w:jc w:val="center"/>
      </w:pPr>
      <w:r w:rsidRPr="00167452">
        <w:t>Obrazloženje</w:t>
      </w:r>
    </w:p>
    <w:p w:rsidRPr="00167452" w:rsidR="009D01C1" w:rsidP="009D01C1" w:rsidRDefault="009D01C1"/>
    <w:p w:rsidR="004D3FA8" w:rsidP="004D3FA8" w:rsidRDefault="004D3FA8">
      <w:pPr>
        <w:ind w:firstLine="708"/>
        <w:jc w:val="both"/>
      </w:pPr>
      <w:r>
        <w:t xml:space="preserve">Financijska agencija podnijela je ovom sudu dana 5. studenoga 2015., na temelju odredbe čl. </w:t>
      </w:r>
      <w:r w:rsidR="00251517">
        <w:t>49</w:t>
      </w:r>
      <w:r>
        <w:t xml:space="preserve">. st. </w:t>
      </w:r>
      <w:r w:rsidR="00251517">
        <w:t>2</w:t>
      </w:r>
      <w:r>
        <w:t xml:space="preserve">. </w:t>
      </w:r>
      <w:r w:rsidR="00251517">
        <w:t xml:space="preserve">Zakona o financijskom poslovanju i </w:t>
      </w:r>
      <w:proofErr w:type="spellStart"/>
      <w:r w:rsidR="00251517">
        <w:t>predstečajnoj</w:t>
      </w:r>
      <w:proofErr w:type="spellEnd"/>
      <w:r w:rsidR="00251517">
        <w:t xml:space="preserve"> nagodbi (NN 108/12 i 144/12, dalje ZFPN) </w:t>
      </w:r>
      <w:r>
        <w:t xml:space="preserve">prijedlog za </w:t>
      </w:r>
      <w:r w:rsidR="00251517">
        <w:t>pokretanje</w:t>
      </w:r>
      <w:r>
        <w:t xml:space="preserve"> stečajnog postupka nad dužnikom </w:t>
      </w:r>
      <w:r w:rsidR="00251517">
        <w:t>GAMA DAJ-DAM d.o.o., OIB:02774670610</w:t>
      </w:r>
      <w:r w:rsidR="00251517">
        <w:rPr>
          <w:lang w:val="en-GB"/>
        </w:rPr>
        <w:t xml:space="preserve">, Zagreb, </w:t>
      </w:r>
      <w:proofErr w:type="spellStart"/>
      <w:r w:rsidR="00251517">
        <w:rPr>
          <w:lang w:val="en-GB"/>
        </w:rPr>
        <w:t>Pantovčak</w:t>
      </w:r>
      <w:proofErr w:type="spellEnd"/>
      <w:r w:rsidR="00251517">
        <w:rPr>
          <w:lang w:val="en-GB"/>
        </w:rPr>
        <w:t xml:space="preserve"> 28</w:t>
      </w:r>
      <w:r>
        <w:t>.</w:t>
      </w:r>
    </w:p>
    <w:p w:rsidR="003F6B48" w:rsidP="004D3FA8" w:rsidRDefault="004D3FA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S obzirom da iz predlagateljevih navoda proizlazi kako dužnik ima evidentirane neizvršene osnove za plaćanje u neprekinutom razdoblju od 120 dana, sukladno odredbi čl. 115. st. 1. SZ-a, rješenjem ovoga suda broj gornji od </w:t>
      </w:r>
      <w:r w:rsidR="00C73E21">
        <w:rPr>
          <w:sz w:val="22"/>
          <w:szCs w:val="22"/>
          <w:lang w:val="en-GB"/>
        </w:rPr>
        <w:t xml:space="preserve">30. </w:t>
      </w:r>
      <w:proofErr w:type="spellStart"/>
      <w:proofErr w:type="gramStart"/>
      <w:r w:rsidR="00C73E21">
        <w:rPr>
          <w:sz w:val="22"/>
          <w:szCs w:val="22"/>
          <w:lang w:val="en-GB"/>
        </w:rPr>
        <w:t>siječnja</w:t>
      </w:r>
      <w:proofErr w:type="spellEnd"/>
      <w:proofErr w:type="gramEnd"/>
      <w:r w:rsidR="00C73E21">
        <w:rPr>
          <w:sz w:val="22"/>
          <w:szCs w:val="22"/>
          <w:lang w:val="en-GB"/>
        </w:rPr>
        <w:t xml:space="preserve"> 2017. </w:t>
      </w:r>
      <w:r>
        <w:t>pokrenut je prethodni postupak radi utvrđivanja pretpostavki za otvaranje stečajnog postupka nad dužnikom.</w:t>
      </w:r>
      <w:r w:rsidRPr="003F6B48" w:rsidR="003F6B48">
        <w:t xml:space="preserve"> </w:t>
      </w:r>
      <w:r w:rsidR="003F6B48">
        <w:t xml:space="preserve">Istim rješenjem zakazano je ročište radi izjašnjenja o prijedlogu za otvaranje stečaja nad dužnikom za dan 8. ožujka 2017. </w:t>
      </w:r>
    </w:p>
    <w:p w:rsidR="004D3FA8" w:rsidP="004D3FA8" w:rsidRDefault="003F6B4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>Predlagatelj je navodima iz podneska od 6. veljače 2017. ostao kod prijedloga te naveo kako dužnik ima evidentirane neizvršene osnove za plaćanje u neprekinutom razdoblju od 684 dana u ukupnom iznosu od 11.218,58 kn</w:t>
      </w:r>
      <w:r w:rsidR="00945102">
        <w:t>.</w:t>
      </w:r>
    </w:p>
    <w:p w:rsidR="003F6B48" w:rsidP="004D3FA8" w:rsidRDefault="004D3FA8">
      <w:pPr>
        <w:pStyle w:val="Tijeloteksta"/>
        <w:ind w:firstLine="708"/>
      </w:pPr>
      <w:r>
        <w:t xml:space="preserve">Podneskom od </w:t>
      </w:r>
      <w:r w:rsidR="00C73E21">
        <w:t>14. veljače</w:t>
      </w:r>
      <w:r>
        <w:t xml:space="preserve"> 201</w:t>
      </w:r>
      <w:r w:rsidR="00C73E21">
        <w:t>7</w:t>
      </w:r>
      <w:r>
        <w:t xml:space="preserve">. predloženi dužnik je dostavio na sudski spis </w:t>
      </w:r>
      <w:r w:rsidR="00C73E21">
        <w:t xml:space="preserve">Bilancu </w:t>
      </w:r>
      <w:r w:rsidR="003F6B48">
        <w:t xml:space="preserve">– stanje na dan 31.12.2016. i račun dobiti i gubitka za razdoblje od 1.1.2016. do 31.12.2016. te naveo kako dužnik nema nikakve </w:t>
      </w:r>
      <w:proofErr w:type="spellStart"/>
      <w:r w:rsidR="003F6B48">
        <w:t>imopvine</w:t>
      </w:r>
      <w:proofErr w:type="spellEnd"/>
      <w:r w:rsidR="003F6B48">
        <w:t xml:space="preserve">, niti novčanih sredstava, niti bilo kojih tražbina. Dužnik je naveo da ima evidentirane neizvršene osnove za plaćanje u neprekinutom razdoblju duljem od 120 dana te je predložio otvaranja i zaključenje stečajnog postupka nad dužnikom. </w:t>
      </w:r>
    </w:p>
    <w:p w:rsidR="00945102" w:rsidP="00945102" w:rsidRDefault="00945102">
      <w:pPr>
        <w:pStyle w:val="Tijeloteksta"/>
      </w:pPr>
      <w:r>
        <w:t>D</w:t>
      </w:r>
      <w:r w:rsidR="000D3A12">
        <w:t>užnik nije osporio navode FINE.</w:t>
      </w:r>
    </w:p>
    <w:p w:rsidR="000D3A12" w:rsidP="000D3A12" w:rsidRDefault="000D3A12">
      <w:pPr>
        <w:ind w:firstLine="708"/>
        <w:jc w:val="both"/>
      </w:pPr>
      <w:r>
        <w:lastRenderedPageBreak/>
        <w:t xml:space="preserve">Sud je Zaključkom od </w:t>
      </w:r>
      <w:r w:rsidR="00945102">
        <w:t>19. ožujka</w:t>
      </w:r>
      <w:r>
        <w:t xml:space="preserve"> 201</w:t>
      </w:r>
      <w:r w:rsidR="00945102">
        <w:t>8</w:t>
      </w:r>
      <w:r>
        <w:t xml:space="preserve">. pozvao osobe koje imaju pravni interes za provedbom stečajnoga postupaka nad dužnikom </w:t>
      </w:r>
      <w:r>
        <w:rPr>
          <w:lang w:val="pt-BR"/>
        </w:rPr>
        <w:t xml:space="preserve">u roku 15 dana predujmiti iznos od </w:t>
      </w:r>
      <w:r>
        <w:t xml:space="preserve">20.000,00 kn za pokriće troškova prethodnog i stečajnog postupka. Navedeni zaključak objavljen je na mrežnoj stranici e-oglasna ploča Trgovačkog suda u Zagrebu. Vjerovnici nisu predujmili iznos od 20.000,00 kn za pokriće troškova prethodnog i stečajnog postupka. </w:t>
      </w:r>
    </w:p>
    <w:p w:rsidR="00FB5517" w:rsidP="00FB5517" w:rsidRDefault="000D3A12">
      <w:pPr>
        <w:pStyle w:val="Tijeloteksta"/>
        <w:ind w:firstLine="708"/>
      </w:pPr>
      <w:r>
        <w:t xml:space="preserve">Na ročištu održanom pred ovim sudom 17. prosinca 2019., uvidom u podnesak FINE od 5. prosinca 2019., sud je utvrdio kako dužnik na dan 4.12.2019. u Očevidniku redoslijeda osnova za plaćanje ima neizvršene osnove za plaćanje u neprekinutom razdoblju od </w:t>
      </w:r>
      <w:r w:rsidR="00945102">
        <w:t>2238</w:t>
      </w:r>
      <w:r>
        <w:t xml:space="preserve"> dana u ukupnom iznosu od </w:t>
      </w:r>
      <w:r w:rsidR="00945102">
        <w:t>13.327,87</w:t>
      </w:r>
      <w:r>
        <w:t xml:space="preserve"> kuna</w:t>
      </w:r>
      <w:r w:rsidR="00FB5517">
        <w:t>. Predlagatelj je podneskom od 5.12.2019. naveo kako ostaje kod prijedloga za otvaranje stečajnog postupka. Zastupnik po zakonu dužnika nije osporio navode FINE.</w:t>
      </w:r>
    </w:p>
    <w:p w:rsidRPr="00167452" w:rsidR="009D01C1" w:rsidP="009D01C1" w:rsidRDefault="009D01C1">
      <w:pPr>
        <w:ind w:firstLine="708"/>
        <w:jc w:val="both"/>
      </w:pPr>
      <w:r w:rsidRPr="00167452">
        <w:t>Prema odredbi čl. 5. st. 1. i 2. SZ-a, stečajni postupak može se otvoriti samo ako se utvrdi postojanje kojeg od zakonom predviđenih stečajnih razloga, a stečajni je razlog, u konkretnom slučaju, nesposobnost za plaćanje.</w:t>
      </w:r>
    </w:p>
    <w:p w:rsidRPr="00167452" w:rsidR="009D01C1" w:rsidP="009D01C1" w:rsidRDefault="009D01C1">
      <w:pPr>
        <w:ind w:firstLine="708"/>
        <w:jc w:val="both"/>
      </w:pPr>
      <w:r w:rsidRPr="0016745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Pr="00167452" w:rsidR="009D01C1" w:rsidP="00552D5E" w:rsidRDefault="009D01C1">
      <w:pPr>
        <w:ind w:firstLine="708"/>
        <w:jc w:val="both"/>
      </w:pPr>
      <w:r w:rsidRPr="00167452">
        <w:t>Imajući u vidu navedeno</w:t>
      </w:r>
      <w:r w:rsidR="00DC04FA">
        <w:t>,</w:t>
      </w:r>
      <w:r w:rsidRPr="00167452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Pr="00167452" w:rsidR="00552D5E">
        <w:t xml:space="preserve"> ( NN 71 / 15 i 104/17 ) </w:t>
      </w:r>
      <w:r w:rsidRPr="00167452">
        <w:t>otvoriti i zaključiti stečajni postupak nad dužnikom.</w:t>
      </w:r>
    </w:p>
    <w:p w:rsidR="00945102" w:rsidP="009D01C1" w:rsidRDefault="00945102">
      <w:pPr>
        <w:jc w:val="center"/>
      </w:pPr>
    </w:p>
    <w:p w:rsidRPr="00167452" w:rsidR="009D01C1" w:rsidP="009D01C1" w:rsidRDefault="009D01C1">
      <w:pPr>
        <w:jc w:val="center"/>
      </w:pPr>
      <w:r w:rsidRPr="00167452">
        <w:t>U Zagrebu</w:t>
      </w:r>
      <w:r w:rsidR="00DC04FA">
        <w:t xml:space="preserve">, </w:t>
      </w:r>
      <w:r w:rsidRPr="00167452">
        <w:t xml:space="preserve"> </w:t>
      </w:r>
      <w:r w:rsidR="007E2EA8">
        <w:t>3</w:t>
      </w:r>
      <w:r w:rsidR="00945102">
        <w:t>0</w:t>
      </w:r>
      <w:r w:rsidR="007E2EA8">
        <w:t>. prosinca 2019</w:t>
      </w:r>
      <w:r w:rsidRPr="00167452">
        <w:t>.</w:t>
      </w:r>
      <w:r w:rsidR="00167452">
        <w:t>godine</w:t>
      </w:r>
    </w:p>
    <w:p w:rsidRPr="00167452" w:rsidR="009D01C1" w:rsidP="009D01C1" w:rsidRDefault="009D01C1">
      <w:pPr>
        <w:jc w:val="right"/>
      </w:pPr>
      <w:r w:rsidRPr="00167452">
        <w:t>Sudac:</w:t>
      </w:r>
    </w:p>
    <w:p w:rsidRPr="00167452" w:rsidR="009D01C1" w:rsidP="009D01C1" w:rsidRDefault="009D01C1">
      <w:pPr>
        <w:jc w:val="right"/>
      </w:pPr>
      <w:r w:rsidRPr="00167452">
        <w:t xml:space="preserve"> </w:t>
      </w:r>
      <w:r w:rsidR="00376CB9">
        <w:t>Nino Radić</w:t>
      </w:r>
    </w:p>
    <w:p w:rsidR="00376CB9" w:rsidP="009D01C1" w:rsidRDefault="00376CB9"/>
    <w:p w:rsidR="000D3A12" w:rsidP="009D01C1" w:rsidRDefault="000D3A12"/>
    <w:p w:rsidR="000D3A12" w:rsidP="009D01C1" w:rsidRDefault="000D3A12"/>
    <w:p w:rsidR="000D3A12" w:rsidP="009D01C1" w:rsidRDefault="000D3A12"/>
    <w:p w:rsidR="000D3A12" w:rsidP="009D01C1" w:rsidRDefault="000D3A12"/>
    <w:p w:rsidRPr="00167452" w:rsidR="009D01C1" w:rsidP="009D01C1" w:rsidRDefault="009D01C1">
      <w:r w:rsidRPr="00167452">
        <w:t>Uputa o pravnom lijeku:</w:t>
      </w:r>
    </w:p>
    <w:p w:rsidR="009D01C1" w:rsidP="009D01C1" w:rsidRDefault="009D01C1">
      <w:pPr>
        <w:jc w:val="both"/>
      </w:pPr>
      <w:r w:rsidRPr="00167452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Pr="00167452" w:rsidR="000D3A12" w:rsidP="009D01C1" w:rsidRDefault="000D3A12">
      <w:pPr>
        <w:jc w:val="both"/>
      </w:pPr>
    </w:p>
    <w:p w:rsidR="00376CB9" w:rsidP="00376CB9" w:rsidRDefault="00376CB9">
      <w:r>
        <w:t xml:space="preserve">Dna: </w:t>
      </w:r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podnositelju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zahtjeva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E006F7">
        <w:rPr>
          <w:rFonts w:ascii="Times New Roman" w:hAnsi="Times New Roman"/>
          <w:szCs w:val="24"/>
        </w:rPr>
        <w:t xml:space="preserve"> - FINA</w:t>
      </w:r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dužniku</w:t>
      </w:r>
      <w:proofErr w:type="spellEnd"/>
      <w:r>
        <w:rPr>
          <w:rFonts w:ascii="Times New Roman" w:hAnsi="Times New Roman"/>
          <w:szCs w:val="24"/>
        </w:rPr>
        <w:t xml:space="preserve">  </w:t>
      </w:r>
      <w:proofErr w:type="spellStart"/>
      <w:r>
        <w:rPr>
          <w:rFonts w:ascii="Times New Roman" w:hAnsi="Times New Roman"/>
          <w:szCs w:val="24"/>
        </w:rPr>
        <w:t>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adresu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sjedišta</w:t>
      </w:r>
      <w:proofErr w:type="spellEnd"/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e-</w:t>
      </w:r>
      <w:proofErr w:type="spellStart"/>
      <w:r>
        <w:rPr>
          <w:rFonts w:ascii="Times New Roman" w:hAnsi="Times New Roman"/>
          <w:szCs w:val="24"/>
        </w:rPr>
        <w:t>oglasna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ploča</w:t>
      </w:r>
      <w:proofErr w:type="spellEnd"/>
      <w:r>
        <w:rPr>
          <w:rFonts w:ascii="Times New Roman" w:hAnsi="Times New Roman"/>
          <w:szCs w:val="24"/>
        </w:rPr>
        <w:t xml:space="preserve"> – 8 dana</w:t>
      </w:r>
    </w:p>
    <w:p w:rsidRPr="00376CB9" w:rsidR="00E006F7" w:rsidP="00E006F7" w:rsidRDefault="00E006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Stečajni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upravitelj</w:t>
      </w:r>
      <w:proofErr w:type="spellEnd"/>
    </w:p>
    <w:p w:rsidR="00376CB9" w:rsidP="00376CB9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ŽDO u Zagrebu</w:t>
      </w:r>
    </w:p>
    <w:p w:rsidR="00E006F7" w:rsidP="00E006F7" w:rsidRDefault="00E006F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Porezna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uprava</w:t>
      </w:r>
      <w:proofErr w:type="spellEnd"/>
      <w:r>
        <w:rPr>
          <w:rFonts w:ascii="Times New Roman" w:hAnsi="Times New Roman"/>
          <w:szCs w:val="24"/>
        </w:rPr>
        <w:t xml:space="preserve"> </w:t>
      </w:r>
    </w:p>
    <w:p w:rsidRPr="00E006F7" w:rsidR="00E006F7" w:rsidP="00E006F7" w:rsidRDefault="00376CB9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sudski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registar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po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pravomoćnosti</w:t>
      </w:r>
      <w:proofErr w:type="spellEnd"/>
      <w:r>
        <w:rPr>
          <w:rFonts w:ascii="Times New Roman" w:hAnsi="Times New Roman"/>
          <w:szCs w:val="24"/>
        </w:rPr>
        <w:t xml:space="preserve"> </w:t>
      </w:r>
    </w:p>
    <w:sectPr w:rsidRPr="00E006F7" w:rsidR="00E006F7" w:rsidSect="000D3A1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1C1"/>
    <w:rsid w:val="0002451C"/>
    <w:rsid w:val="00074947"/>
    <w:rsid w:val="000B5729"/>
    <w:rsid w:val="000D3A12"/>
    <w:rsid w:val="000F4E6E"/>
    <w:rsid w:val="00103044"/>
    <w:rsid w:val="00167452"/>
    <w:rsid w:val="00174044"/>
    <w:rsid w:val="00251517"/>
    <w:rsid w:val="00376CB9"/>
    <w:rsid w:val="003963B9"/>
    <w:rsid w:val="003F6B48"/>
    <w:rsid w:val="00482888"/>
    <w:rsid w:val="004D3FA8"/>
    <w:rsid w:val="00552D5E"/>
    <w:rsid w:val="006B4B67"/>
    <w:rsid w:val="006C4EAB"/>
    <w:rsid w:val="00794F09"/>
    <w:rsid w:val="007E2EA8"/>
    <w:rsid w:val="007F4BB8"/>
    <w:rsid w:val="00800FC3"/>
    <w:rsid w:val="0082156A"/>
    <w:rsid w:val="00846AA6"/>
    <w:rsid w:val="008C39F4"/>
    <w:rsid w:val="008D142B"/>
    <w:rsid w:val="00903E21"/>
    <w:rsid w:val="00945102"/>
    <w:rsid w:val="009D01C1"/>
    <w:rsid w:val="00A17F14"/>
    <w:rsid w:val="00AC548F"/>
    <w:rsid w:val="00B43A38"/>
    <w:rsid w:val="00BE5521"/>
    <w:rsid w:val="00C4521E"/>
    <w:rsid w:val="00C73E21"/>
    <w:rsid w:val="00C90DB4"/>
    <w:rsid w:val="00D1076E"/>
    <w:rsid w:val="00DC04FA"/>
    <w:rsid w:val="00E006F7"/>
    <w:rsid w:val="00E34094"/>
    <w:rsid w:val="00E86BEA"/>
    <w:rsid w:val="00F04911"/>
    <w:rsid w:val="00F138D8"/>
    <w:rsid w:val="00F35963"/>
    <w:rsid w:val="00F65742"/>
    <w:rsid w:val="00FB5517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D01C1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9D01C1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D01C1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745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67452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76CB9"/>
    <w:pPr>
      <w:ind w:left="720"/>
      <w:contextualSpacing/>
    </w:pPr>
    <w:rPr>
      <w:rFonts w:ascii="Arial" w:hAnsi="Arial"/>
      <w:szCs w:val="20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D107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07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076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076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076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76CB9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0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822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994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29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3844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82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prosinca 2019.</izvorni_sadrzaj>
    <derivirana_varijabla naziv="DomainObject.DatumDonosenjaOdluke_1">30.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St-2906/2015</izvorni_sadrzaj>
    <derivirana_varijabla naziv="DomainObject.Predmet.OznakaBroj_1">St-2906/2015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DAJ-DAM d.o.o. za trgovinu</izvorni_sadrzaj>
    <derivirana_varijabla naziv="DomainObject.Predmet.ProtustrankaFormated_1">  GAMA DAJ-DAM d.o.o. za trgovinu</derivirana_varijabla>
  </DomainObject.Predmet.ProtustrankaFormated>
  <DomainObject.Predmet.ProtustrankaFormatedOIB>
    <izvorni_sadrzaj>  GAMA DAJ-DAM d.o.o. za trgovinu, OIB 02774670610</izvorni_sadrzaj>
    <derivirana_varijabla naziv="DomainObject.Predmet.ProtustrankaFormatedOIB_1">  GAMA DAJ-DAM d.o.o. za trgovinu, OIB 02774670610</derivirana_varijabla>
  </DomainObject.Predmet.ProtustrankaFormatedOIB>
  <DomainObject.Predmet.ProtustrankaFormatedWithAdress>
    <izvorni_sadrzaj> GAMA DAJ-DAM d.o.o. za trgovinu, Pantovčak 28, 10000 Zagreb</izvorni_sadrzaj>
    <derivirana_varijabla naziv="DomainObject.Predmet.ProtustrankaFormatedWithAdress_1"> GAMA DAJ-DAM d.o.o. za trgovinu, Pantovčak 28, 10000 Zagreb</derivirana_varijabla>
  </DomainObject.Predmet.ProtustrankaFormatedWithAdress>
  <DomainObject.Predmet.ProtustrankaFormatedWithAdressOIB>
    <izvorni_sadrzaj> GAMA DAJ-DAM d.o.o. za trgovinu, OIB 02774670610, Pantovčak 28, 10000 Zagreb</izvorni_sadrzaj>
    <derivirana_varijabla naziv="DomainObject.Predmet.ProtustrankaFormatedWithAdressOIB_1"> GAMA DAJ-DAM d.o.o. za trgovinu, OIB 02774670610, Pantovčak 28, 10000 Zagreb</derivirana_varijabla>
  </DomainObject.Predmet.ProtustrankaFormatedWithAdressOIB>
  <DomainObject.Predmet.ProtustrankaWithAdress>
    <izvorni_sadrzaj>GAMA DAJ-DAM d.o.o. za trgovinu Pantovčak 28, 10000 Zagreb</izvorni_sadrzaj>
    <derivirana_varijabla naziv="DomainObject.Predmet.ProtustrankaWithAdress_1">GAMA DAJ-DAM d.o.o. za trgovinu Pantovčak 28, 10000 Zagreb</derivirana_varijabla>
  </DomainObject.Predmet.ProtustrankaWithAdress>
  <DomainObject.Predmet.ProtustrankaWithAdressOIB>
    <izvorni_sadrzaj>GAMA DAJ-DAM d.o.o. za trgovinu, OIB 02774670610, Pantovčak 28, 10000 Zagreb</izvorni_sadrzaj>
    <derivirana_varijabla naziv="DomainObject.Predmet.ProtustrankaWithAdressOIB_1">GAMA DAJ-DAM d.o.o. za trgovinu, OIB 02774670610, Pantovčak 28, 10000 Zagreb</derivirana_varijabla>
  </DomainObject.Predmet.ProtustrankaWithAdressOIB>
  <DomainObject.Predmet.ProtustrankaNazivFormated>
    <izvorni_sadrzaj>GAMA DAJ-DAM d.o.o. za trgovinu</izvorni_sadrzaj>
    <derivirana_varijabla naziv="DomainObject.Predmet.ProtustrankaNazivFormated_1">GAMA DAJ-DAM d.o.o. za trgovinu</derivirana_varijabla>
  </DomainObject.Predmet.ProtustrankaNazivFormated>
  <DomainObject.Predmet.ProtustrankaNazivFormatedOIB>
    <izvorni_sadrzaj>GAMA DAJ-DAM d.o.o. za trgovinu, OIB 02774670610</izvorni_sadrzaj>
    <derivirana_varijabla naziv="DomainObject.Predmet.ProtustrankaNazivFormatedOIB_1">GAMA DAJ-DAM d.o.o. za trgovinu, OIB 02774670610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</izvorni_sadrzaj>
    <derivirana_varijabla naziv="DomainObject.Predmet.StrankaFormated_1">  FINA Regionalni centar Zagre</derivirana_varijabla>
  </DomainObject.Predmet.StrankaFormated>
  <DomainObject.Predmet.StrankaFormatedOIB>
    <izvorni_sadrzaj>  FINA Regionalni centar Zagre, OIB 85821130368</izvorni_sadrzaj>
    <derivirana_varijabla naziv="DomainObject.Predmet.StrankaFormatedOIB_1">  FINA Regionalni centar Zagre, OIB 85821130368</derivirana_varijabla>
  </DomainObject.Predmet.StrankaFormatedOIB>
  <DomainObject.Predmet.StrankaFormatedWithAdress>
    <izvorni_sadrzaj> FINA Regionalni centar Zagre, Trg Svibanjskih žrtava 1995. br 1, 10000 Zagreb</izvorni_sadrzaj>
    <derivirana_varijabla naziv="DomainObject.Predmet.StrankaFormatedWithAdress_1"> FINA Regionalni centar Zagre, Trg Svibanjskih žrtava 1995. br 1, 10000 Zagreb</derivirana_varijabla>
  </DomainObject.Predmet.StrankaFormatedWithAdress>
  <DomainObject.Predmet.StrankaFormatedWithAdressOIB>
    <izvorni_sadrzaj> FINA Regionalni centar Zagre, OIB 85821130368, Trg Svibanjskih žrtava 1995. br 1, 10000 Zagreb</izvorni_sadrzaj>
    <derivirana_varijabla naziv="DomainObject.Predmet.StrankaFormatedWithAdressOIB_1"> FINA Regionalni centar Zagre, OIB 85821130368, Trg Svibanjskih žrtava 1995. br 1, 10000 Zagreb</derivirana_varijabla>
  </DomainObject.Predmet.StrankaFormatedWithAdressOIB>
  <DomainObject.Predmet.StrankaWithAdress>
    <izvorni_sadrzaj>FINA Regionalni centar Zagre Trg Svibanjskih žrtava 1995. br 1,10000 Zagreb</izvorni_sadrzaj>
    <derivirana_varijabla naziv="DomainObject.Predmet.StrankaWithAdress_1">FINA Regionalni centar Zagre Trg Svibanjskih žrtava 1995. br 1,10000 Zagreb</derivirana_varijabla>
  </DomainObject.Predmet.StrankaWithAdress>
  <DomainObject.Predmet.StrankaWithAdressOIB>
    <izvorni_sadrzaj>FINA Regionalni centar Zagre, OIB 85821130368, Trg Svibanjskih žrtava 1995. br 1,10000 Zagreb</izvorni_sadrzaj>
    <derivirana_varijabla naziv="DomainObject.Predmet.StrankaWithAdressOIB_1">FINA Regionalni centar Zagre, OIB 85821130368, Trg Svibanjskih žrtava 1995. br 1,10000 Zagreb</derivirana_varijabla>
  </DomainObject.Predmet.StrankaWithAdressOIB>
  <DomainObject.Predmet.StrankaNazivFormated>
    <izvorni_sadrzaj>FINA Regionalni centar Zagre</izvorni_sadrzaj>
    <derivirana_varijabla naziv="DomainObject.Predmet.StrankaNazivFormated_1">FINA Regionalni centar Zagre</derivirana_varijabla>
  </DomainObject.Predmet.StrankaNazivFormated>
  <DomainObject.Predmet.StrankaNazivFormatedOIB>
    <izvorni_sadrzaj>FINA Regionalni centar Zagre, OIB 85821130368</izvorni_sadrzaj>
    <derivirana_varijabla naziv="DomainObject.Predmet.StrankaNazivFormatedOIB_1">FINA Regionalni centar Zagre,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</item>
    </izvorni_sadrzaj>
    <derivirana_varijabla naziv="DomainObject.Predmet.StrankaListFormated_1">
      <item>FINA Regionalni centar Zagre</item>
    </derivirana_varijabla>
  </DomainObject.Predmet.StrankaListFormated>
  <DomainObject.Predmet.StrankaListFormatedOIB>
    <izvorni_sadrzaj>
      <item>FINA Regionalni centar Zagre, OIB 85821130368</item>
    </izvorni_sadrzaj>
    <derivirana_varijabla naziv="DomainObject.Predmet.StrankaListFormatedOIB_1">
      <item>FINA Regionalni centar Zagre, OIB 85821130368</item>
    </derivirana_varijabla>
  </DomainObject.Predmet.StrankaListFormatedOIB>
  <DomainObject.Predmet.StrankaListFormatedWithAdress>
    <izvorni_sadrzaj>
      <item>FINA Regionalni centar Zagre, Trg Svibanjskih žrtava 1995. br 1, 10000 Zagreb</item>
    </izvorni_sadrzaj>
    <derivirana_varijabla naziv="DomainObject.Predmet.StrankaListFormatedWithAdress_1">
      <item>FINA Regionalni centar Zagre, Trg Svibanjskih žrtava 1995. br 1, 10000 Zagreb</item>
    </derivirana_varijabla>
  </DomainObject.Predmet.StrankaListFormatedWithAdress>
  <DomainObject.Predmet.StrankaListFormatedWithAdressOIB>
    <izvorni_sadrzaj>
      <item>FINA Regionalni centar Zagre, OIB 85821130368, Trg Svibanjskih žrtava 1995. br 1, 10000 Zagreb</item>
    </izvorni_sadrzaj>
    <derivirana_varijabla naziv="DomainObject.Predmet.StrankaListFormatedWithAdressOIB_1">
      <item>FINA Regionalni centar Zagre, OIB 85821130368, Trg Svibanjskih žrtava 1995. br 1, 10000 Zagreb</item>
    </derivirana_varijabla>
  </DomainObject.Predmet.StrankaListFormatedWithAdressOIB>
  <DomainObject.Predmet.StrankaListNazivFormated>
    <izvorni_sadrzaj>
      <item>FINA Regionalni centar Zagre</item>
    </izvorni_sadrzaj>
    <derivirana_varijabla naziv="DomainObject.Predmet.StrankaListNazivFormated_1">
      <item>FINA Regionalni centar Zagre</item>
    </derivirana_varijabla>
  </DomainObject.Predmet.StrankaListNazivFormated>
  <DomainObject.Predmet.StrankaListNazivFormatedOIB>
    <izvorni_sadrzaj>
      <item>FINA Regionalni centar Zagre, OIB 85821130368</item>
    </izvorni_sadrzaj>
    <derivirana_varijabla naziv="DomainObject.Predmet.StrankaListNazivFormatedOIB_1">
      <item>FINA Regionalni centar Zagre, OIB 85821130368</item>
    </derivirana_varijabla>
  </DomainObject.Predmet.StrankaListNazivFormatedOIB>
  <DomainObject.Predmet.ProtuStrankaListFormated>
    <izvorni_sadrzaj>
      <item>GAMA DAJ-DAM d.o.o. za trgovinu</item>
    </izvorni_sadrzaj>
    <derivirana_varijabla naziv="DomainObject.Predmet.ProtuStrankaListFormated_1">
      <item>GAMA DAJ-DAM d.o.o. za trgovinu</item>
    </derivirana_varijabla>
  </DomainObject.Predmet.ProtuStrankaListFormated>
  <DomainObject.Predmet.ProtuStrankaListFormatedOIB>
    <izvorni_sadrzaj>
      <item>GAMA DAJ-DAM d.o.o. za trgovinu, OIB 02774670610</item>
    </izvorni_sadrzaj>
    <derivirana_varijabla naziv="DomainObject.Predmet.ProtuStrankaListFormatedOIB_1">
      <item>GAMA DAJ-DAM d.o.o. za trgovinu, OIB 02774670610</item>
    </derivirana_varijabla>
  </DomainObject.Predmet.ProtuStrankaListFormatedOIB>
  <DomainObject.Predmet.ProtuStrankaListFormatedWithAdress>
    <izvorni_sadrzaj>
      <item>GAMA DAJ-DAM d.o.o. za trgovinu, Pantovčak 28, 10000 Zagreb</item>
    </izvorni_sadrzaj>
    <derivirana_varijabla naziv="DomainObject.Predmet.ProtuStrankaListFormatedWithAdress_1">
      <item>GAMA DAJ-DAM d.o.o. za trgovinu, Pantovčak 28, 10000 Zagreb</item>
    </derivirana_varijabla>
  </DomainObject.Predmet.ProtuStrankaListFormatedWithAdress>
  <DomainObject.Predmet.ProtuStrankaListFormatedWithAdressOIB>
    <izvorni_sadrzaj>
      <item>GAMA DAJ-DAM d.o.o. za trgovinu, OIB 02774670610, Pantovčak 28, 10000 Zagreb</item>
    </izvorni_sadrzaj>
    <derivirana_varijabla naziv="DomainObject.Predmet.ProtuStrankaListFormatedWithAdressOIB_1">
      <item>GAMA DAJ-DAM d.o.o. za trgovinu, OIB 02774670610, Pantovčak 28, 10000 Zagreb</item>
    </derivirana_varijabla>
  </DomainObject.Predmet.ProtuStrankaListFormatedWithAdressOIB>
  <DomainObject.Predmet.ProtuStrankaListNazivFormated>
    <izvorni_sadrzaj>
      <item>GAMA DAJ-DAM d.o.o. za trgovinu</item>
    </izvorni_sadrzaj>
    <derivirana_varijabla naziv="DomainObject.Predmet.ProtuStrankaListNazivFormated_1">
      <item>GAMA DAJ-DAM d.o.o. za trgovinu</item>
    </derivirana_varijabla>
  </DomainObject.Predmet.ProtuStrankaListNazivFormated>
  <DomainObject.Predmet.ProtuStrankaListNazivFormatedOIB>
    <izvorni_sadrzaj>
      <item>GAMA DAJ-DAM d.o.o. za trgovinu, OIB 02774670610</item>
    </izvorni_sadrzaj>
    <derivirana_varijabla naziv="DomainObject.Predmet.ProtuStrankaListNazivFormatedOIB_1">
      <item>GAMA DAJ-DAM d.o.o. za trgovinu, OIB 02774670610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prosinca 2019.</izvorni_sadrzaj>
    <derivirana_varijabla naziv="DomainObject.Datum_1">30.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</izvorni_sadrzaj>
    <derivirana_varijabla naziv="DomainObject.Predmet.StrankaIDrugi_1">FINA Regionalni centar Zagre</derivirana_varijabla>
  </DomainObject.Predmet.StrankaIDrugi>
  <DomainObject.Predmet.ProtustrankaIDrugi>
    <izvorni_sadrzaj>GAMA DAJ-DAM d.o.o. za trgovinu</izvorni_sadrzaj>
    <derivirana_varijabla naziv="DomainObject.Predmet.ProtustrankaIDrugi_1">GAMA DAJ-DAM d.o.o. za trgovinu</derivirana_varijabla>
  </DomainObject.Predmet.ProtustrankaIDrugi>
  <DomainObject.Predmet.StrankaIDrugiAdressOIB>
    <izvorni_sadrzaj>FINA Regionalni centar Zagre, OIB 85821130368, Trg Svibanjskih žrtava 1995. br 1, 10000 Zagreb</izvorni_sadrzaj>
    <derivirana_varijabla naziv="DomainObject.Predmet.StrankaIDrugiAdressOIB_1">FINA Regionalni centar Zagre, OIB 85821130368, Trg Svibanjskih žrtava 1995. br 1, 10000 Zagreb</derivirana_varijabla>
  </DomainObject.Predmet.StrankaIDrugiAdressOIB>
  <DomainObject.Predmet.ProtustrankaIDrugiAdressOIB>
    <izvorni_sadrzaj>GAMA DAJ-DAM d.o.o. za trgovinu, OIB 02774670610, Pantovčak 28, 10000 Zagreb</izvorni_sadrzaj>
    <derivirana_varijabla naziv="DomainObject.Predmet.ProtustrankaIDrugiAdressOIB_1">GAMA DAJ-DAM d.o.o. za trgovinu, OIB 02774670610,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</item>
      <item>GAMA DAJ-DAM d.o.o. za trgovinu</item>
    </izvorni_sadrzaj>
    <derivirana_varijabla naziv="DomainObject.Predmet.SudioniciListNaziv_1">
      <item>FINA Regionalni centar Zagre</item>
      <item>GAMA DAJ-DAM d.o.o. za trgovinu</item>
    </derivirana_varijabla>
  </DomainObject.Predmet.SudioniciListNaziv>
  <DomainObject.Predmet.SudioniciListAdressOIB>
    <izvorni_sadrzaj>
      <item>FINA Regionalni centar Zagre, OIB 85821130368, Trg Svibanjskih žrtava 1995. br 1,10000 Zagreb</item>
      <item>GAMA DAJ-DAM d.o.o. za trgovinu, OIB 02774670610, Pantovčak 28,10000 Zagreb</item>
    </izvorni_sadrzaj>
    <derivirana_varijabla naziv="DomainObject.Predmet.SudioniciListAdressOIB_1">
      <item>FINA Regionalni centar Zagre, OIB 85821130368, Trg Svibanjskih žrtava 1995. br 1,10000 Zagreb</item>
      <item>GAMA DAJ-DAM d.o.o. za trgovinu, OIB 02774670610, Pantovčak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02774670610</item>
    </izvorni_sadrzaj>
    <derivirana_varijabla naziv="DomainObject.Predmet.SudioniciListNazivOIB_1">
      <item>, OIB 85821130368</item>
      <item>, OIB 02774670610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2019.</izvorni_sadrzaj>
    <derivirana_varijabla naziv="DomainObject.PredzadnjaOdlukaIzPredmeta.DatumDonosenjaOdluke_1">7. studenog 2019.</derivirana_varijabla>
  </DomainObject.PredzadnjaOdlukaIzPredmeta.DatumDonosenjaOdluke>
  <DomainObject.PredzadnjaOdlukaIzPredmeta.Oznaka>
    <izvorni_sadrzaj>St-2906/2015-9</izvorni_sadrzaj>
    <derivirana_varijabla naziv="DomainObject.PredzadnjaOdlukaIzPredmeta.Oznaka_1">St-2906/2015-9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studenog 2015.</izvorni_sadrzaj>
    <derivirana_varijabla naziv="DomainObject.Predmet.DatumPocetkaProcesa_1">6.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830</properties:Words>
  <properties:Characters>4499</properties:Characters>
  <properties:Lines>98</properties:Lines>
  <properties:Paragraphs>35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2019-12-30T12:23:00Z</dcterms:created>
  <dc:creator>Nino Radić</dc:creator>
  <cp:lastModifiedBy>Tatjana Slaviček</cp:lastModifiedBy>
  <cp:lastPrinted>2019-12-23T13:23:00Z</cp:lastPrinted>
  <dcterms:modified xmlns:xsi="http://www.w3.org/2001/XMLSchema-instance" xsi:type="dcterms:W3CDTF">2019-12-30T13:25:00Z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(Rj OTVORI ZATVORI  2906-15 Gama daj-dam.docx)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